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22AD4" w14:textId="77777777" w:rsidR="001F3B5D" w:rsidRPr="001F3B5D" w:rsidRDefault="001F3B5D" w:rsidP="001F3B5D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WESTBY</w:t>
      </w:r>
      <w:r>
        <w:rPr>
          <w:color w:val="000000"/>
        </w:rPr>
        <w:t xml:space="preserve">       </w:t>
      </w:r>
      <w:r w:rsidRPr="001F3B5D">
        <w:rPr>
          <w:rStyle w:val="Hyperlink"/>
          <w:u w:val="none"/>
        </w:rPr>
        <w:t>(fl.1415)</w:t>
      </w:r>
    </w:p>
    <w:p w14:paraId="3D31CC06" w14:textId="77777777" w:rsidR="001F3B5D" w:rsidRPr="001F3B5D" w:rsidRDefault="001F3B5D" w:rsidP="001F3B5D">
      <w:pPr>
        <w:pStyle w:val="NoSpacing"/>
        <w:jc w:val="both"/>
        <w:rPr>
          <w:color w:val="000000"/>
        </w:rPr>
      </w:pPr>
      <w:r w:rsidRPr="001F3B5D">
        <w:rPr>
          <w:rStyle w:val="Hyperlink"/>
          <w:u w:val="none"/>
        </w:rPr>
        <w:t>Archer.</w:t>
      </w:r>
    </w:p>
    <w:p w14:paraId="3A6CE72F" w14:textId="77777777" w:rsidR="001F3B5D" w:rsidRDefault="001F3B5D" w:rsidP="001F3B5D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7EEDCA37" w14:textId="77777777" w:rsidR="001F3B5D" w:rsidRDefault="001F3B5D" w:rsidP="001F3B5D">
      <w:pPr>
        <w:pStyle w:val="NoSpacing"/>
        <w:jc w:val="both"/>
        <w:rPr>
          <w:color w:val="000000"/>
        </w:rPr>
      </w:pPr>
    </w:p>
    <w:p w14:paraId="03739F83" w14:textId="77777777" w:rsidR="001F3B5D" w:rsidRDefault="001F3B5D" w:rsidP="001F3B5D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05BB1E10" w14:textId="77777777" w:rsidR="001F3B5D" w:rsidRDefault="001F3B5D" w:rsidP="001F3B5D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767D0B80" w14:textId="77777777" w:rsidR="001F3B5D" w:rsidRDefault="001F3B5D" w:rsidP="001F3B5D">
      <w:pPr>
        <w:pStyle w:val="NoSpacing"/>
        <w:jc w:val="both"/>
        <w:rPr>
          <w:color w:val="000000"/>
        </w:rPr>
      </w:pPr>
    </w:p>
    <w:p w14:paraId="362F167A" w14:textId="77777777" w:rsidR="001F3B5D" w:rsidRDefault="001F3B5D" w:rsidP="001F3B5D">
      <w:pPr>
        <w:pStyle w:val="NoSpacing"/>
        <w:jc w:val="both"/>
        <w:rPr>
          <w:color w:val="000000"/>
        </w:rPr>
      </w:pPr>
    </w:p>
    <w:p w14:paraId="477E0C3A" w14:textId="77777777" w:rsidR="001F3B5D" w:rsidRPr="00783FEC" w:rsidRDefault="001F3B5D" w:rsidP="001F3B5D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49A7F8F7" w14:textId="77777777" w:rsidR="006B2F86" w:rsidRPr="00E71FC3" w:rsidRDefault="001F3B5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EBCF1" w14:textId="77777777" w:rsidR="001F3B5D" w:rsidRDefault="001F3B5D" w:rsidP="00E71FC3">
      <w:pPr>
        <w:spacing w:after="0" w:line="240" w:lineRule="auto"/>
      </w:pPr>
      <w:r>
        <w:separator/>
      </w:r>
    </w:p>
  </w:endnote>
  <w:endnote w:type="continuationSeparator" w:id="0">
    <w:p w14:paraId="43C52747" w14:textId="77777777" w:rsidR="001F3B5D" w:rsidRDefault="001F3B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8DF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BBB7C" w14:textId="77777777" w:rsidR="001F3B5D" w:rsidRDefault="001F3B5D" w:rsidP="00E71FC3">
      <w:pPr>
        <w:spacing w:after="0" w:line="240" w:lineRule="auto"/>
      </w:pPr>
      <w:r>
        <w:separator/>
      </w:r>
    </w:p>
  </w:footnote>
  <w:footnote w:type="continuationSeparator" w:id="0">
    <w:p w14:paraId="71BBBF60" w14:textId="77777777" w:rsidR="001F3B5D" w:rsidRDefault="001F3B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B5D"/>
    <w:rsid w:val="001A7C09"/>
    <w:rsid w:val="001F3B5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B6A5C"/>
  <w15:chartTrackingRefBased/>
  <w15:docId w15:val="{F94398BF-F933-4BCB-A806-2F5752964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F3B5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2020-02-01T21:01:00Z</dcterms:created>
  <dcterms:modified xsi:type="dcterms:W3CDTF">2020-02-01T21:03:00Z</dcterms:modified>
</cp:coreProperties>
</file>